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1E" w:rsidRDefault="00AB241E" w:rsidP="0095481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13</w:t>
      </w:r>
    </w:p>
    <w:p w:rsidR="00AB241E" w:rsidRDefault="00AB241E" w:rsidP="0095481B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B241E" w:rsidRDefault="00AB241E" w:rsidP="0095481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AB241E" w:rsidRDefault="00AB241E" w:rsidP="0095481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AB241E" w:rsidRDefault="00AB241E" w:rsidP="0095481B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AB241E" w:rsidRDefault="00AB241E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B241E" w:rsidRDefault="00AB241E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B241E" w:rsidRPr="00F50BB4" w:rsidRDefault="00AB241E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AB241E" w:rsidRDefault="00AB241E" w:rsidP="00B72C2D">
      <w:pPr>
        <w:spacing w:after="0" w:line="12" w:lineRule="auto"/>
        <w:rPr>
          <w:sz w:val="2"/>
          <w:szCs w:val="2"/>
        </w:rPr>
      </w:pPr>
    </w:p>
    <w:p w:rsidR="00AB241E" w:rsidRPr="00EA4DD4" w:rsidRDefault="00AB241E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AB241E" w:rsidRDefault="00AB241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41E" w:rsidRDefault="00AB241E" w:rsidP="006A6D35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ПЕРЕЧЕНЬ</w:t>
      </w:r>
    </w:p>
    <w:p w:rsidR="00AB241E" w:rsidRDefault="00AB241E" w:rsidP="006A6D35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направлений и объемов расходования средств субсидии, выделяемой бюджету города Ставрополя из бюджета Ставропольского края </w:t>
      </w:r>
    </w:p>
    <w:p w:rsidR="00AB241E" w:rsidRDefault="00AB241E" w:rsidP="006A6D35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осуществление функций административного центра                         Ставропольского края, на 2017 год</w:t>
      </w:r>
    </w:p>
    <w:p w:rsidR="00AB241E" w:rsidRDefault="00AB241E" w:rsidP="006A6D35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(тыс. рублей)</w:t>
      </w: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6382"/>
        <w:gridCol w:w="1560"/>
      </w:tblGrid>
      <w:tr w:rsidR="00AB241E" w:rsidTr="006A6D35">
        <w:trPr>
          <w:trHeight w:val="516"/>
        </w:trPr>
        <w:tc>
          <w:tcPr>
            <w:tcW w:w="1418" w:type="dxa"/>
            <w:tcBorders>
              <w:bottom w:val="nil"/>
            </w:tcBorders>
          </w:tcPr>
          <w:p w:rsidR="00AB241E" w:rsidRDefault="00AB24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6379" w:type="dxa"/>
            <w:tcBorders>
              <w:bottom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1559" w:type="dxa"/>
            <w:tcBorders>
              <w:bottom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</w:tbl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6382"/>
        <w:gridCol w:w="1560"/>
      </w:tblGrid>
      <w:tr w:rsidR="00AB241E" w:rsidTr="006A6D35">
        <w:trPr>
          <w:cantSplit/>
          <w:trHeight w:val="20"/>
        </w:trPr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343 000,00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89 617,29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1095"/>
                <w:tab w:val="left" w:pos="7655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Промышленный район</w:t>
            </w:r>
          </w:p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Ремонт автомобильных дорог 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23 816,00</w:t>
            </w:r>
          </w:p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40 000,00</w:t>
            </w:r>
          </w:p>
        </w:tc>
      </w:tr>
      <w:tr w:rsidR="00AB241E" w:rsidTr="006A6D35">
        <w:trPr>
          <w:cantSplit/>
          <w:trHeight w:val="15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253 382,71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центральной части города Ставрополя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9 476,08</w:t>
            </w:r>
          </w:p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36 909,76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сквера с обустройством пешеходной аллеи, мест массового отдыха населения в 53 квартале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работ по благоустройству, ремонту водного устройства -светомузыкального фонтана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сценическо-концертной площадки с подземной автостоянкой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393 000,00</w:t>
            </w:r>
          </w:p>
        </w:tc>
      </w:tr>
    </w:tbl>
    <w:p w:rsidR="00AB241E" w:rsidRDefault="00AB241E" w:rsidP="00836234">
      <w:pPr>
        <w:spacing w:after="0" w:line="12" w:lineRule="auto"/>
        <w:rPr>
          <w:sz w:val="2"/>
          <w:szCs w:val="2"/>
        </w:rPr>
      </w:pPr>
    </w:p>
    <w:p w:rsidR="00AB241E" w:rsidRPr="00836234" w:rsidRDefault="00AB241E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AB241E" w:rsidRDefault="00AB241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41E" w:rsidRDefault="00AB241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41E" w:rsidRPr="00B46349" w:rsidRDefault="00AB241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41E" w:rsidRPr="00B46349" w:rsidRDefault="00AB241E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AB241E" w:rsidRDefault="00AB241E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Е.Н.</w:t>
      </w:r>
      <w:r w:rsidRPr="00B46349">
        <w:rPr>
          <w:rFonts w:ascii="Times New Roman" w:hAnsi="Times New Roman"/>
          <w:sz w:val="28"/>
          <w:szCs w:val="28"/>
          <w:lang w:eastAsia="ru-RU"/>
        </w:rPr>
        <w:t>Аладин</w:t>
      </w:r>
    </w:p>
    <w:p w:rsidR="00AB241E" w:rsidRPr="00956D18" w:rsidRDefault="00AB241E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AB241E" w:rsidRPr="00F00AC2" w:rsidRDefault="00AB241E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AB241E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41E" w:rsidRDefault="00AB241E" w:rsidP="00AA2543">
      <w:pPr>
        <w:spacing w:after="0" w:line="240" w:lineRule="auto"/>
      </w:pPr>
      <w:r>
        <w:separator/>
      </w:r>
    </w:p>
  </w:endnote>
  <w:endnote w:type="continuationSeparator" w:id="0">
    <w:p w:rsidR="00AB241E" w:rsidRDefault="00AB241E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41E" w:rsidRDefault="00AB241E" w:rsidP="00AA2543">
      <w:pPr>
        <w:spacing w:after="0" w:line="240" w:lineRule="auto"/>
      </w:pPr>
      <w:r>
        <w:separator/>
      </w:r>
    </w:p>
  </w:footnote>
  <w:footnote w:type="continuationSeparator" w:id="0">
    <w:p w:rsidR="00AB241E" w:rsidRDefault="00AB241E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41E" w:rsidRPr="00AA2543" w:rsidRDefault="00AB241E">
    <w:pPr>
      <w:pStyle w:val="Header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35</w:t>
    </w:r>
    <w:r w:rsidRPr="00AA2543">
      <w:rPr>
        <w:rFonts w:ascii="Times New Roman" w:hAnsi="Times New Roman"/>
        <w:sz w:val="28"/>
      </w:rPr>
      <w:fldChar w:fldCharType="end"/>
    </w:r>
  </w:p>
  <w:p w:rsidR="00AB241E" w:rsidRDefault="00AB24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5315C"/>
    <w:rsid w:val="000935CA"/>
    <w:rsid w:val="000A2928"/>
    <w:rsid w:val="00191D6D"/>
    <w:rsid w:val="00195956"/>
    <w:rsid w:val="00207819"/>
    <w:rsid w:val="00207BAB"/>
    <w:rsid w:val="002F630C"/>
    <w:rsid w:val="003103F4"/>
    <w:rsid w:val="00324E24"/>
    <w:rsid w:val="003253D5"/>
    <w:rsid w:val="00334996"/>
    <w:rsid w:val="003513A6"/>
    <w:rsid w:val="003A40DE"/>
    <w:rsid w:val="003A7536"/>
    <w:rsid w:val="003F1A4F"/>
    <w:rsid w:val="004A2228"/>
    <w:rsid w:val="00500998"/>
    <w:rsid w:val="005108A1"/>
    <w:rsid w:val="0051429B"/>
    <w:rsid w:val="00556ADD"/>
    <w:rsid w:val="005A13AD"/>
    <w:rsid w:val="00634607"/>
    <w:rsid w:val="00650936"/>
    <w:rsid w:val="006A6D35"/>
    <w:rsid w:val="008026A8"/>
    <w:rsid w:val="00836234"/>
    <w:rsid w:val="009134AC"/>
    <w:rsid w:val="00931DC0"/>
    <w:rsid w:val="009436E3"/>
    <w:rsid w:val="0095481B"/>
    <w:rsid w:val="00956D18"/>
    <w:rsid w:val="009F659E"/>
    <w:rsid w:val="00A010CE"/>
    <w:rsid w:val="00A2583B"/>
    <w:rsid w:val="00A5534F"/>
    <w:rsid w:val="00AA2543"/>
    <w:rsid w:val="00AB241E"/>
    <w:rsid w:val="00AC46B1"/>
    <w:rsid w:val="00B46349"/>
    <w:rsid w:val="00B72C2D"/>
    <w:rsid w:val="00B81B4F"/>
    <w:rsid w:val="00BC02A9"/>
    <w:rsid w:val="00BC1248"/>
    <w:rsid w:val="00BF7FBB"/>
    <w:rsid w:val="00C03565"/>
    <w:rsid w:val="00C11D9A"/>
    <w:rsid w:val="00C209E8"/>
    <w:rsid w:val="00C67106"/>
    <w:rsid w:val="00CB63CF"/>
    <w:rsid w:val="00CE578F"/>
    <w:rsid w:val="00D305C2"/>
    <w:rsid w:val="00D40247"/>
    <w:rsid w:val="00D975E9"/>
    <w:rsid w:val="00DA032A"/>
    <w:rsid w:val="00DF7A5B"/>
    <w:rsid w:val="00E06C60"/>
    <w:rsid w:val="00E33FEF"/>
    <w:rsid w:val="00E51CEC"/>
    <w:rsid w:val="00EA4DD4"/>
    <w:rsid w:val="00F00AC2"/>
    <w:rsid w:val="00F50BB4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semiHidden/>
    <w:rsid w:val="00956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1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311</Words>
  <Characters>1774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27</cp:revision>
  <cp:lastPrinted>2016-12-02T09:29:00Z</cp:lastPrinted>
  <dcterms:created xsi:type="dcterms:W3CDTF">2016-11-14T11:02:00Z</dcterms:created>
  <dcterms:modified xsi:type="dcterms:W3CDTF">2016-12-02T09:29:00Z</dcterms:modified>
</cp:coreProperties>
</file>